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D7941" w14:textId="77777777" w:rsidR="00917CE3" w:rsidRDefault="00917C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MARTIN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816E37D" w14:textId="77777777" w:rsidR="00917CE3" w:rsidRDefault="00917C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Swallowfield, Berkshire. Valet of the King.</w:t>
      </w:r>
    </w:p>
    <w:p w14:paraId="350884B8" w14:textId="77777777" w:rsidR="00917CE3" w:rsidRDefault="00917CE3" w:rsidP="009139A6">
      <w:pPr>
        <w:pStyle w:val="NoSpacing"/>
        <w:rPr>
          <w:rFonts w:cs="Times New Roman"/>
          <w:szCs w:val="24"/>
        </w:rPr>
      </w:pPr>
    </w:p>
    <w:p w14:paraId="63637B56" w14:textId="77777777" w:rsidR="00917CE3" w:rsidRDefault="00917CE3" w:rsidP="009139A6">
      <w:pPr>
        <w:pStyle w:val="NoSpacing"/>
        <w:rPr>
          <w:rFonts w:cs="Times New Roman"/>
          <w:szCs w:val="24"/>
        </w:rPr>
      </w:pPr>
    </w:p>
    <w:p w14:paraId="7FCC6658" w14:textId="77777777" w:rsidR="00A97D16" w:rsidRDefault="00917C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Jam.1444</w:t>
      </w:r>
      <w:r>
        <w:rPr>
          <w:rFonts w:cs="Times New Roman"/>
          <w:szCs w:val="24"/>
        </w:rPr>
        <w:tab/>
      </w:r>
      <w:r w:rsidR="00A97D16">
        <w:rPr>
          <w:rFonts w:cs="Times New Roman"/>
          <w:szCs w:val="24"/>
        </w:rPr>
        <w:t>Robert Coull of London, bowyer(q.v.), brought a plea of a debt of £80</w:t>
      </w:r>
    </w:p>
    <w:p w14:paraId="17969A87" w14:textId="77777777" w:rsidR="00A97D16" w:rsidRDefault="00A97D16" w:rsidP="00A97D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him.     </w:t>
      </w:r>
      <w:proofErr w:type="gramStart"/>
      <w:r>
        <w:rPr>
          <w:rFonts w:cs="Times New Roman"/>
          <w:szCs w:val="24"/>
        </w:rPr>
        <w:t>( T.N.A.</w:t>
      </w:r>
      <w:proofErr w:type="gramEnd"/>
      <w:r>
        <w:rPr>
          <w:rFonts w:cs="Times New Roman"/>
          <w:szCs w:val="24"/>
        </w:rPr>
        <w:t xml:space="preserve"> ref. C 241/229/18)</w:t>
      </w:r>
    </w:p>
    <w:p w14:paraId="07B2DF53" w14:textId="77777777" w:rsidR="00A97D16" w:rsidRDefault="00A97D16" w:rsidP="00A97D16">
      <w:pPr>
        <w:pStyle w:val="NoSpacing"/>
        <w:rPr>
          <w:rFonts w:cs="Times New Roman"/>
          <w:szCs w:val="24"/>
        </w:rPr>
      </w:pPr>
    </w:p>
    <w:p w14:paraId="742E220E" w14:textId="77777777" w:rsidR="00A97D16" w:rsidRDefault="00A97D16" w:rsidP="00A97D16">
      <w:pPr>
        <w:pStyle w:val="NoSpacing"/>
        <w:rPr>
          <w:rFonts w:cs="Times New Roman"/>
          <w:szCs w:val="24"/>
        </w:rPr>
      </w:pPr>
    </w:p>
    <w:p w14:paraId="28DD680D" w14:textId="77777777" w:rsidR="00A97D16" w:rsidRDefault="00A97D16" w:rsidP="00A97D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2024</w:t>
      </w:r>
    </w:p>
    <w:p w14:paraId="0CF55E51" w14:textId="50ED8307" w:rsidR="00A97D16" w:rsidRDefault="00A97D16" w:rsidP="009139A6">
      <w:pPr>
        <w:pStyle w:val="NoSpacing"/>
        <w:rPr>
          <w:rFonts w:cs="Times New Roman"/>
          <w:szCs w:val="24"/>
        </w:rPr>
      </w:pPr>
    </w:p>
    <w:p w14:paraId="3ECD66B7" w14:textId="1861F774" w:rsidR="00917CE3" w:rsidRPr="00917CE3" w:rsidRDefault="00A97D1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="00917CE3">
        <w:rPr>
          <w:rFonts w:cs="Times New Roman"/>
          <w:szCs w:val="24"/>
        </w:rPr>
        <w:tab/>
      </w:r>
      <w:r w:rsidR="00917CE3">
        <w:rPr>
          <w:rFonts w:cs="Times New Roman"/>
          <w:szCs w:val="24"/>
        </w:rPr>
        <w:tab/>
      </w:r>
    </w:p>
    <w:sectPr w:rsidR="00917CE3" w:rsidRPr="00917C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8DDD1" w14:textId="77777777" w:rsidR="00917CE3" w:rsidRDefault="00917CE3" w:rsidP="009139A6">
      <w:r>
        <w:separator/>
      </w:r>
    </w:p>
  </w:endnote>
  <w:endnote w:type="continuationSeparator" w:id="0">
    <w:p w14:paraId="4716295D" w14:textId="77777777" w:rsidR="00917CE3" w:rsidRDefault="00917C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F5B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BCE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C40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CA930" w14:textId="77777777" w:rsidR="00917CE3" w:rsidRDefault="00917CE3" w:rsidP="009139A6">
      <w:r>
        <w:separator/>
      </w:r>
    </w:p>
  </w:footnote>
  <w:footnote w:type="continuationSeparator" w:id="0">
    <w:p w14:paraId="3615429B" w14:textId="77777777" w:rsidR="00917CE3" w:rsidRDefault="00917C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685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741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384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CE3"/>
    <w:rsid w:val="000666E0"/>
    <w:rsid w:val="002510B7"/>
    <w:rsid w:val="00270799"/>
    <w:rsid w:val="003C61A1"/>
    <w:rsid w:val="005C130B"/>
    <w:rsid w:val="00826F5C"/>
    <w:rsid w:val="009139A6"/>
    <w:rsid w:val="00917CE3"/>
    <w:rsid w:val="009411C2"/>
    <w:rsid w:val="009448BB"/>
    <w:rsid w:val="00947624"/>
    <w:rsid w:val="00A3176C"/>
    <w:rsid w:val="00A97D16"/>
    <w:rsid w:val="00AE65F8"/>
    <w:rsid w:val="00B13AB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82A37"/>
  <w15:chartTrackingRefBased/>
  <w15:docId w15:val="{65BED6C1-0FC4-43F0-8EC2-85E6AE0F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2024-11-06T12:32:00Z</dcterms:created>
  <dcterms:modified xsi:type="dcterms:W3CDTF">2024-11-06T14:23:00Z</dcterms:modified>
</cp:coreProperties>
</file>